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DD5" w:rsidRDefault="00AD526C" w:rsidP="00D457FD">
      <w:pPr>
        <w:rPr>
          <w:rFonts w:ascii="Twinkl Cursive Looped Thin" w:hAnsi="Twinkl Cursive Looped Thin" w:cs="Arial"/>
          <w:sz w:val="32"/>
        </w:rPr>
      </w:pPr>
      <w:r w:rsidRPr="006162A0">
        <w:rPr>
          <w:noProof/>
        </w:rPr>
        <w:drawing>
          <wp:anchor distT="0" distB="0" distL="114300" distR="114300" simplePos="0" relativeHeight="251658240" behindDoc="0" locked="0" layoutInCell="1" allowOverlap="1">
            <wp:simplePos x="723900" y="723900"/>
            <wp:positionH relativeFrom="column">
              <wp:align>left</wp:align>
            </wp:positionH>
            <wp:positionV relativeFrom="paragraph">
              <wp:align>top</wp:align>
            </wp:positionV>
            <wp:extent cx="6124575" cy="647700"/>
            <wp:effectExtent l="0" t="0" r="9525" b="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93DD5">
        <w:rPr>
          <w:rFonts w:ascii="Arial" w:hAnsi="Arial" w:cs="Arial"/>
        </w:rPr>
        <w:br w:type="textWrapping" w:clear="all"/>
      </w:r>
    </w:p>
    <w:p w:rsidR="002E59FB" w:rsidRPr="00093DD5" w:rsidRDefault="00093DD5" w:rsidP="00D457FD">
      <w:pPr>
        <w:rPr>
          <w:rFonts w:ascii="Twinkl Cursive Looped Thin" w:hAnsi="Twinkl Cursive Looped Thin" w:cs="Arial"/>
          <w:sz w:val="32"/>
        </w:rPr>
      </w:pPr>
      <w:r w:rsidRPr="00093DD5">
        <w:rPr>
          <w:rFonts w:ascii="Twinkl Cursive Looped Thin" w:hAnsi="Twinkl Cursive Looped Thin" w:cs="Arial"/>
          <w:sz w:val="32"/>
        </w:rPr>
        <w:t>Use the examples below to support you.</w:t>
      </w:r>
    </w:p>
    <w:p w:rsidR="00093DD5" w:rsidRDefault="00093DD5" w:rsidP="00D457FD">
      <w:pPr>
        <w:rPr>
          <w:rFonts w:ascii="Arial" w:hAnsi="Arial" w:cs="Arial"/>
        </w:rPr>
      </w:pPr>
    </w:p>
    <w:p w:rsidR="00093DD5" w:rsidRDefault="00093DD5" w:rsidP="00D457FD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24EA65E" wp14:editId="511CD1D7">
            <wp:extent cx="6120130" cy="168529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685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3DD5" w:rsidRDefault="00093DD5" w:rsidP="00D457FD">
      <w:pPr>
        <w:rPr>
          <w:rFonts w:ascii="Arial" w:hAnsi="Arial" w:cs="Arial"/>
        </w:rPr>
      </w:pPr>
    </w:p>
    <w:p w:rsidR="00093DD5" w:rsidRPr="00582C91" w:rsidRDefault="00093DD5" w:rsidP="00D457FD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33DBA106" wp14:editId="039F6EA8">
            <wp:extent cx="6120130" cy="2089785"/>
            <wp:effectExtent l="0" t="0" r="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08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93DD5" w:rsidRPr="00582C91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26C"/>
    <w:rsid w:val="00027D67"/>
    <w:rsid w:val="00035AEA"/>
    <w:rsid w:val="0004793C"/>
    <w:rsid w:val="00051C9F"/>
    <w:rsid w:val="00053642"/>
    <w:rsid w:val="00056165"/>
    <w:rsid w:val="00060AB9"/>
    <w:rsid w:val="0008143F"/>
    <w:rsid w:val="00093DD5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D526C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E10400"/>
  <w15:chartTrackingRefBased/>
  <w15:docId w15:val="{2C4CBF5B-03BF-4B33-9A21-38DBF171E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2021-01-07T11:35:00Z</dcterms:created>
  <dcterms:modified xsi:type="dcterms:W3CDTF">2021-01-07T11:35:00Z</dcterms:modified>
</cp:coreProperties>
</file>